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4247D" w:rsidTr="0024247D" w14:paraId="6B0D6B95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47D" w:rsidRDefault="0024247D" w14:paraId="22EAEDD4" w14:textId="61B52A9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247D" w:rsidRDefault="0024247D" w14:paraId="29B29AA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4247D" w:rsidRDefault="0024247D" w14:paraId="43E310A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4247D" w:rsidRDefault="0024247D" w14:paraId="7903457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4247D" w:rsidRDefault="0024247D" w14:paraId="0D8CBBC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4247D" w:rsidP="0024247D" w:rsidRDefault="0024247D" w14:paraId="7CE5113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4247D" w:rsidP="0024247D" w:rsidRDefault="0024247D" w14:paraId="7AD3306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4247D" w:rsidP="0024247D" w:rsidRDefault="0024247D" w14:paraId="12F467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St-2582/2019</w:t>
      </w:r>
    </w:p>
    <w:p w:rsidR="0024247D" w:rsidP="0024247D" w:rsidRDefault="0024247D" w14:paraId="4530F7F2" w14:textId="77777777">
      <w:pPr>
        <w:tabs>
          <w:tab w:val="left" w:pos="709"/>
        </w:tabs>
      </w:pPr>
      <w:r>
        <w:t xml:space="preserve"> </w:t>
      </w:r>
    </w:p>
    <w:p w:rsidR="0024247D" w:rsidP="0024247D" w:rsidRDefault="0024247D" w14:paraId="02A4EAF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4247D" w:rsidP="0024247D" w:rsidRDefault="0024247D" w14:paraId="0BD6B65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4247D" w:rsidP="0024247D" w:rsidRDefault="0024247D" w14:paraId="471EBCD8" w14:textId="77777777">
      <w:pPr>
        <w:tabs>
          <w:tab w:val="left" w:pos="709"/>
        </w:tabs>
      </w:pPr>
    </w:p>
    <w:p w:rsidR="0024247D" w:rsidP="0024247D" w:rsidRDefault="0024247D" w14:paraId="013F77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4247D" w:rsidP="0024247D" w:rsidRDefault="0024247D" w14:paraId="7ADD763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4247D" w:rsidP="0024247D" w:rsidRDefault="0024247D" w14:paraId="1D0CF932" w14:textId="77777777">
      <w:pPr>
        <w:tabs>
          <w:tab w:val="left" w:pos="709"/>
        </w:tabs>
      </w:pPr>
    </w:p>
    <w:p w:rsidR="0024247D" w:rsidP="0024247D" w:rsidRDefault="0024247D" w14:paraId="15C0B0A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4247D" w:rsidP="0024247D" w:rsidRDefault="0024247D" w14:paraId="1C46E1E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4247D" w:rsidP="0024247D" w:rsidRDefault="0024247D" w14:paraId="6655E4F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4247D" w:rsidP="0024247D" w:rsidRDefault="0024247D" w14:paraId="083E97F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4247D" w:rsidP="0024247D" w:rsidRDefault="0024247D" w14:paraId="64591208" w14:textId="77777777">
      <w:pPr>
        <w:tabs>
          <w:tab w:val="left" w:pos="709"/>
        </w:tabs>
      </w:pPr>
    </w:p>
    <w:p w:rsidR="0024247D" w:rsidP="0024247D" w:rsidRDefault="0024247D" w14:paraId="4815B04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4247D" w:rsidP="0024247D" w:rsidRDefault="0024247D" w14:paraId="031922F6" w14:textId="77777777">
      <w:pPr>
        <w:tabs>
          <w:tab w:val="left" w:pos="709"/>
        </w:tabs>
        <w:jc w:val="both"/>
      </w:pPr>
    </w:p>
    <w:p w:rsidR="0024247D" w:rsidP="0024247D" w:rsidRDefault="0024247D" w14:paraId="765EF88D" w14:textId="77777777">
      <w:pPr>
        <w:tabs>
          <w:tab w:val="left" w:pos="709"/>
        </w:tabs>
      </w:pPr>
      <w:r>
        <w:t xml:space="preserve"> </w:t>
      </w:r>
      <w:r>
        <w:tab/>
        <w:t>17. St-2582/2019</w:t>
      </w:r>
    </w:p>
    <w:p w:rsidR="0024247D" w:rsidP="0024247D" w:rsidRDefault="0024247D" w14:paraId="34723A7A" w14:textId="77777777">
      <w:pPr>
        <w:tabs>
          <w:tab w:val="left" w:pos="709"/>
        </w:tabs>
      </w:pPr>
    </w:p>
    <w:p w:rsidR="0024247D" w:rsidP="0024247D" w:rsidRDefault="0024247D" w14:paraId="1D3A317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4247D" w:rsidP="0024247D" w:rsidRDefault="0024247D" w14:paraId="5C885F3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4247D" w:rsidP="0024247D" w:rsidRDefault="0024247D" w14:paraId="76B9E20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4247D" w:rsidP="0024247D" w:rsidRDefault="0024247D" w14:paraId="5420011A" w14:textId="77777777">
      <w:pPr>
        <w:tabs>
          <w:tab w:val="left" w:pos="709"/>
        </w:tabs>
        <w:ind w:firstLine="708"/>
        <w:jc w:val="both"/>
      </w:pPr>
    </w:p>
    <w:p w:rsidR="0024247D" w:rsidP="0024247D" w:rsidRDefault="0024247D" w14:paraId="6AD719E2" w14:textId="77777777">
      <w:pPr>
        <w:tabs>
          <w:tab w:val="left" w:pos="709"/>
        </w:tabs>
        <w:jc w:val="both"/>
      </w:pPr>
      <w:r>
        <w:t xml:space="preserve">protiv </w:t>
      </w:r>
    </w:p>
    <w:p w:rsidR="0024247D" w:rsidP="0024247D" w:rsidRDefault="0024247D" w14:paraId="5908F25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4247D" w:rsidP="0024247D" w:rsidRDefault="0024247D" w14:paraId="47456AB0" w14:textId="77777777">
      <w:pPr>
        <w:tabs>
          <w:tab w:val="left" w:pos="709"/>
        </w:tabs>
        <w:ind w:left="708"/>
        <w:jc w:val="both"/>
      </w:pPr>
      <w:r>
        <w:tab/>
        <w:t>ĆOSIĆ AUTO USLUGE j.d.o.o. za prijevoz i usluge, Velika Gorica, Malogorička 1 A, OIB: 36757816462</w:t>
      </w:r>
    </w:p>
    <w:p w:rsidR="0024247D" w:rsidP="0024247D" w:rsidRDefault="0024247D" w14:paraId="4D1ACA89" w14:textId="77777777">
      <w:pPr>
        <w:tabs>
          <w:tab w:val="left" w:pos="709"/>
        </w:tabs>
        <w:ind w:left="708"/>
        <w:jc w:val="both"/>
      </w:pPr>
    </w:p>
    <w:p w:rsidR="0024247D" w:rsidP="0024247D" w:rsidRDefault="0024247D" w14:paraId="17D8D97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4247D" w:rsidP="0024247D" w:rsidRDefault="0024247D" w14:paraId="751C6394" w14:textId="77777777">
      <w:pPr>
        <w:tabs>
          <w:tab w:val="left" w:pos="709"/>
        </w:tabs>
        <w:jc w:val="both"/>
      </w:pPr>
    </w:p>
    <w:p w:rsidR="0024247D" w:rsidP="0024247D" w:rsidRDefault="0024247D" w14:paraId="5D25166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4247D" w:rsidP="0024247D" w:rsidRDefault="0024247D" w14:paraId="72DA68ED" w14:textId="77777777">
      <w:pPr>
        <w:tabs>
          <w:tab w:val="left" w:pos="709"/>
        </w:tabs>
      </w:pPr>
    </w:p>
    <w:p w:rsidR="0024247D" w:rsidP="0024247D" w:rsidRDefault="0024247D" w14:paraId="3FF84CA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4247D" w:rsidP="0024247D" w:rsidRDefault="0024247D" w14:paraId="33A25700" w14:textId="77777777">
      <w:pPr>
        <w:tabs>
          <w:tab w:val="left" w:pos="709"/>
        </w:tabs>
      </w:pPr>
    </w:p>
    <w:p w:rsidR="0024247D" w:rsidP="0024247D" w:rsidRDefault="0024247D" w14:paraId="75F05F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4247D" w:rsidP="0024247D" w:rsidRDefault="0024247D" w14:paraId="2197721F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4247D" w:rsidP="0024247D" w:rsidRDefault="0024247D" w14:paraId="4A01C97B" w14:textId="77777777">
      <w:pPr>
        <w:tabs>
          <w:tab w:val="left" w:pos="709"/>
        </w:tabs>
      </w:pPr>
    </w:p>
    <w:p w:rsidR="0024247D" w:rsidP="0024247D" w:rsidRDefault="0024247D" w14:paraId="419B52B1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30E7B9" w14:textId="0630E7B9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247D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424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247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247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247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247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4247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4247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247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2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47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47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47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47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4247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24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247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251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listopada 2019.</izvorni_sadrzaj>
    <derivirana_varijabla naziv="DomainObject.Predmet.DatumIzradeOptuznogAkta_1">16. listopada 2019.</derivirana_varijabla>
  </DomainObject.Predmet.DatumIzradeOptuznogAkta>
  <DomainObject.Predmet.DatumIzradeOptuznogAktaFormated>
    <izvorni_sadrzaj>16.10.2019.</izvorni_sadrzaj>
    <derivirana_varijabla naziv="DomainObject.Predmet.DatumIzradeOptuznogAktaFormated_1">16.10.2019.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listopada 2019.</izvorni_sadrzaj>
    <derivirana_varijabla naziv="DomainObject.Predmet.DatumPrimitkaOptuznogAkta_1">16.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St-2582/2019</izvorni_sadrzaj>
    <derivirana_varijabla naziv="DomainObject.Predmet.OznakaBroj_1">St-2582/2019</derivirana_varijabla>
  </DomainObject.Predmet.OznakaBroj>
  <DomainObject.Predmet.OznakaBrojOptuznogAkta>
    <izvorni_sadrzaj>04-06-19-4543</izvorni_sadrzaj>
    <derivirana_varijabla naziv="DomainObject.Predmet.OznakaBrojOptuznogAkta_1">04-06-19-4543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AUTO USLUGE j.d.o.o. za prijevoz i usluge</izvorni_sadrzaj>
    <derivirana_varijabla naziv="DomainObject.Predmet.ProtustrankaFormated_1">  ĆOSIĆ AUTO USLUGE j.d.o.o. za prijevoz i usluge</derivirana_varijabla>
  </DomainObject.Predmet.ProtustrankaFormated>
  <DomainObject.Predmet.ProtustrankaFormatedOIB>
    <izvorni_sadrzaj>  ĆOSIĆ AUTO USLUGE j.d.o.o. za prijevoz i usluge, OIB 36757816462</izvorni_sadrzaj>
    <derivirana_varijabla naziv="DomainObject.Predmet.ProtustrankaFormatedOIB_1">  ĆOSIĆ AUTO USLUGE j.d.o.o. za prijevoz i usluge, OIB 36757816462</derivirana_varijabla>
  </DomainObject.Predmet.ProtustrankaFormatedOIB>
  <DomainObject.Predmet.ProtustrankaFormatedWithAdress>
    <izvorni_sadrzaj> ĆOSIĆ AUTO USLUGE j.d.o.o. za prijevoz i usluge, Malogorička 1A, 10410 Velika Gorica</izvorni_sadrzaj>
    <derivirana_varijabla naziv="DomainObject.Predmet.ProtustrankaFormatedWithAdress_1"> ĆOSIĆ AUTO USLUGE j.d.o.o. za prijevoz i usluge, Malogorička 1A, 10410 Velika Gorica</derivirana_varijabla>
  </DomainObject.Predmet.ProtustrankaFormatedWithAdress>
  <DomainObject.Predmet.ProtustrankaFormatedWithAdressOIB>
    <izvorni_sadrzaj> ĆOSIĆ AUTO USLUGE j.d.o.o. za prijevoz i usluge, OIB 36757816462, Malogorička 1A, 10410 Velika Gorica</izvorni_sadrzaj>
    <derivirana_varijabla naziv="DomainObject.Predmet.ProtustrankaFormatedWithAdressOIB_1"> ĆOSIĆ AUTO USLUGE j.d.o.o. za prijevoz i usluge, OIB 36757816462, Malogorička 1A, 10410 Velika Gorica</derivirana_varijabla>
  </DomainObject.Predmet.ProtustrankaFormatedWithAdressOIB>
  <DomainObject.Predmet.ProtustrankaWithAdress>
    <izvorni_sadrzaj>ĆOSIĆ AUTO USLUGE j.d.o.o. za prijevoz i usluge Malogorička 1A, 10410 Velika Gorica</izvorni_sadrzaj>
    <derivirana_varijabla naziv="DomainObject.Predmet.ProtustrankaWithAdress_1">ĆOSIĆ AUTO USLUGE j.d.o.o. za prijevoz i usluge Malogorička 1A, 10410 Velika Gorica</derivirana_varijabla>
  </DomainObject.Predmet.ProtustrankaWithAdress>
  <DomainObject.Predmet.ProtustrankaWithAdressOIB>
    <izvorni_sadrzaj>ĆOSIĆ AUTO USLUGE j.d.o.o. za prijevoz i usluge, OIB 36757816462, Malogorička 1A, 10410 Velika Gorica</izvorni_sadrzaj>
    <derivirana_varijabla naziv="DomainObject.Predmet.ProtustrankaWithAdressOIB_1">ĆOSIĆ AUTO USLUGE j.d.o.o. za prijevoz i usluge, OIB 36757816462, Malogorička 1A, 10410 Velika Gorica</derivirana_varijabla>
  </DomainObject.Predmet.ProtustrankaWithAdressOIB>
  <DomainObject.Predmet.ProtustrankaNazivFormated>
    <izvorni_sadrzaj>ĆOSIĆ AUTO USLUGE j.d.o.o. za prijevoz i usluge</izvorni_sadrzaj>
    <derivirana_varijabla naziv="DomainObject.Predmet.ProtustrankaNazivFormated_1">ĆOSIĆ AUTO USLUGE j.d.o.o. za prijevoz i usluge</derivirana_varijabla>
  </DomainObject.Predmet.ProtustrankaNazivFormated>
  <DomainObject.Predmet.ProtustrankaNazivFormatedOIB>
    <izvorni_sadrzaj>ĆOSIĆ AUTO USLUGE j.d.o.o. za prijevoz i usluge, OIB 36757816462</izvorni_sadrzaj>
    <derivirana_varijabla naziv="DomainObject.Predmet.ProtustrankaNazivFormatedOIB_1">ĆOSIĆ AUTO USLUGE j.d.o.o. za prijevoz i usluge, OIB 36757816462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ĆOSIĆ AUTO USLUGE j.d.o.o. za prijevoz i usluge</item>
    </izvorni_sadrzaj>
    <derivirana_varijabla naziv="DomainObject.Predmet.ProtuStrankaListFormated_1">
      <item>ĆOSIĆ AUTO USLUGE j.d.o.o. za prijevoz i usluge</item>
    </derivirana_varijabla>
  </DomainObject.Predmet.ProtuStrankaListFormated>
  <DomainObject.Predmet.ProtuStrankaListFormatedOIB>
    <izvorni_sadrzaj>
      <item>ĆOSIĆ AUTO USLUGE j.d.o.o. za prijevoz i usluge, OIB 36757816462</item>
    </izvorni_sadrzaj>
    <derivirana_varijabla naziv="DomainObject.Predmet.ProtuStrankaListFormatedOIB_1">
      <item>ĆOSIĆ AUTO USLUGE j.d.o.o. za prijevoz i usluge, OIB 36757816462</item>
    </derivirana_varijabla>
  </DomainObject.Predmet.ProtuStrankaListFormatedOIB>
  <DomainObject.Predmet.ProtuStrankaListFormatedWithAdress>
    <izvorni_sadrzaj>
      <item>ĆOSIĆ AUTO USLUGE j.d.o.o. za prijevoz i usluge, Malogorička 1A, 10410 Velika Gorica</item>
    </izvorni_sadrzaj>
    <derivirana_varijabla naziv="DomainObject.Predmet.ProtuStrankaListFormatedWithAdress_1">
      <item>ĆOSIĆ AUTO USLUGE j.d.o.o. za prijevoz i usluge, Malogorička 1A, 10410 Velika Gorica</item>
    </derivirana_varijabla>
  </DomainObject.Predmet.ProtuStrankaListFormatedWithAdress>
  <DomainObject.Predmet.ProtuStrankaListFormatedWithAdressOIB>
    <izvorni_sadrzaj>
      <item>ĆOSIĆ AUTO USLUGE j.d.o.o. za prijevoz i usluge, OIB 36757816462, Malogorička 1A, 10410 Velika Gorica</item>
    </izvorni_sadrzaj>
    <derivirana_varijabla naziv="DomainObject.Predmet.ProtuStrankaListFormatedWithAdressOIB_1">
      <item>ĆOSIĆ AUTO USLUGE j.d.o.o. za prijevoz i usluge, OIB 36757816462, Malogorička 1A, 10410 Velika Gorica</item>
    </derivirana_varijabla>
  </DomainObject.Predmet.ProtuStrankaListFormatedWithAdressOIB>
  <DomainObject.Predmet.ProtuStrankaListNazivFormated>
    <izvorni_sadrzaj>
      <item>ĆOSIĆ AUTO USLUGE j.d.o.o. za prijevoz i usluge</item>
    </izvorni_sadrzaj>
    <derivirana_varijabla naziv="DomainObject.Predmet.ProtuStrankaListNazivFormated_1">
      <item>ĆOSIĆ AUTO USLUGE j.d.o.o. za prijevoz i usluge</item>
    </derivirana_varijabla>
  </DomainObject.Predmet.ProtuStrankaListNazivFormated>
  <DomainObject.Predmet.ProtuStrankaListNazivFormatedOIB>
    <izvorni_sadrzaj>
      <item>ĆOSIĆ AUTO USLUGE j.d.o.o. za prijevoz i usluge, OIB 36757816462</item>
    </izvorni_sadrzaj>
    <derivirana_varijabla naziv="DomainObject.Predmet.ProtuStrankaListNazivFormatedOIB_1">
      <item>ĆOSIĆ AUTO USLUGE j.d.o.o. za prijevoz i usluge, OIB 36757816462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ĆOSIĆ AUTO USLUGE j.d.o.o. za prijevoz i usluge</izvorni_sadrzaj>
    <derivirana_varijabla naziv="DomainObject.Predmet.ProtustrankaIDrugi_1">ĆOSIĆ AUTO USLUGE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ĆOSIĆ AUTO USLUGE j.d.o.o. za prijevoz i usluge, OIB 36757816462, Malogorička 1A, 10410 Velika Gorica</izvorni_sadrzaj>
    <derivirana_varijabla naziv="DomainObject.Predmet.ProtustrankaIDrugiAdressOIB_1">ĆOSIĆ AUTO USLUGE j.d.o.o. za prijevoz i usluge, OIB 36757816462, Malogorička 1A,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 AUTO USLUGE j.d.o.o. za prijevoz i usluge</item>
      <item>Financijska agencija</item>
    </izvorni_sadrzaj>
    <derivirana_varijabla naziv="DomainObject.Predmet.SudioniciListNaziv_1">
      <item>ĆOSIĆ AUTO USLUGE j.d.o.o. za prijevoz i usluge</item>
      <item>Financijska agencija</item>
    </derivirana_varijabla>
  </DomainObject.Predmet.SudioniciListNaziv>
  <DomainObject.Predmet.SudioniciListAdressOIB>
    <izvorni_sadrzaj>
      <item>ĆOSIĆ AUTO USLUGE j.d.o.o. za prijevoz i usluge, OIB 36757816462, Malogorička 1A,10410 Velika Gorica</item>
      <item>Financijska agencija, OIB 85821130368, TRG SVIBANJSKIH ŽRTAVA 1995. 1,10000 Zagreb</item>
    </izvorni_sadrzaj>
    <derivirana_varijabla naziv="DomainObject.Predmet.SudioniciListAdressOIB_1">
      <item>ĆOSIĆ AUTO USLUGE j.d.o.o. za prijevoz i usluge, OIB 36757816462, Malogorička 1A,10410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36757816462</item>
      <item>, OIB 85821130368</item>
    </izvorni_sadrzaj>
    <derivirana_varijabla naziv="DomainObject.Predmet.SudioniciListNazivOIB_1">
      <item>, OIB 36757816462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848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